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FC2" w:rsidRDefault="003D4FC2" w:rsidP="003D4F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WYMARK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3D4FC2" w:rsidRDefault="003D4FC2" w:rsidP="003D4F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4FC2" w:rsidRDefault="003D4FC2" w:rsidP="003D4F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4FC2" w:rsidRDefault="003D4FC2" w:rsidP="003D4F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Dec.1433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Barrowden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3D4FC2" w:rsidRDefault="003D4FC2" w:rsidP="003D4F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Rutland, into land 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Daneys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D4FC2" w:rsidRDefault="003D4FC2" w:rsidP="003D4F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24-180)</w:t>
      </w:r>
    </w:p>
    <w:p w:rsidR="003D4FC2" w:rsidRDefault="003D4FC2" w:rsidP="003D4F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4FC2" w:rsidRDefault="003D4FC2" w:rsidP="003D4F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3D4FC2" w:rsidRDefault="003D4FC2" w:rsidP="003D4F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April 2016</w:t>
      </w:r>
      <w:bookmarkStart w:id="0" w:name="_GoBack"/>
      <w:bookmarkEnd w:id="0"/>
    </w:p>
    <w:sectPr w:rsidR="006B2F86" w:rsidRPr="003D4F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FC2" w:rsidRDefault="003D4FC2" w:rsidP="00E71FC3">
      <w:pPr>
        <w:spacing w:after="0" w:line="240" w:lineRule="auto"/>
      </w:pPr>
      <w:r>
        <w:separator/>
      </w:r>
    </w:p>
  </w:endnote>
  <w:endnote w:type="continuationSeparator" w:id="0">
    <w:p w:rsidR="003D4FC2" w:rsidRDefault="003D4F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FC2" w:rsidRDefault="003D4FC2" w:rsidP="00E71FC3">
      <w:pPr>
        <w:spacing w:after="0" w:line="240" w:lineRule="auto"/>
      </w:pPr>
      <w:r>
        <w:separator/>
      </w:r>
    </w:p>
  </w:footnote>
  <w:footnote w:type="continuationSeparator" w:id="0">
    <w:p w:rsidR="003D4FC2" w:rsidRDefault="003D4F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FC2"/>
    <w:rsid w:val="003D4FC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036FA"/>
  <w15:chartTrackingRefBased/>
  <w15:docId w15:val="{B984B327-C963-487E-8639-7A3209831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2016-04-24T21:29:00Z</dcterms:created>
  <dcterms:modified xsi:type="dcterms:W3CDTF">2016-04-24T21:29:00Z</dcterms:modified>
</cp:coreProperties>
</file>